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C5F64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WITTE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fl.1422)</w:t>
      </w:r>
    </w:p>
    <w:p w14:paraId="70548632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of </w:t>
      </w:r>
      <w:proofErr w:type="spellStart"/>
      <w:r>
        <w:rPr>
          <w:rFonts w:eastAsia="Times New Roman" w:cs="Times New Roman"/>
          <w:szCs w:val="24"/>
        </w:rPr>
        <w:t>Dowgate</w:t>
      </w:r>
      <w:proofErr w:type="spellEnd"/>
      <w:r>
        <w:rPr>
          <w:rFonts w:eastAsia="Times New Roman" w:cs="Times New Roman"/>
          <w:szCs w:val="24"/>
        </w:rPr>
        <w:t xml:space="preserve"> Ward, London.</w:t>
      </w:r>
    </w:p>
    <w:p w14:paraId="75AD2A91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</w:p>
    <w:p w14:paraId="0F46E701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</w:p>
    <w:p w14:paraId="2E18BB40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12 Jan.</w:t>
      </w:r>
      <w:r>
        <w:rPr>
          <w:rFonts w:eastAsia="Times New Roman" w:cs="Times New Roman"/>
          <w:szCs w:val="24"/>
        </w:rPr>
        <w:tab/>
        <w:t>1422</w:t>
      </w:r>
      <w:r>
        <w:rPr>
          <w:rFonts w:eastAsia="Times New Roman" w:cs="Times New Roman"/>
          <w:szCs w:val="24"/>
        </w:rPr>
        <w:tab/>
        <w:t>He was elected one of the Scavengers.</w:t>
      </w:r>
    </w:p>
    <w:p w14:paraId="05D44E56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(“The Government of London and its relations with the Crown 1400-1450” by</w:t>
      </w:r>
    </w:p>
    <w:p w14:paraId="3CCDE2AE" w14:textId="77777777" w:rsidR="00D660AC" w:rsidRDefault="00D660AC" w:rsidP="00D660AC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Caroline M. Barron: Thesis presented for the degree of Doctor of Philosophy in the University of London, January 1970 p.551)</w:t>
      </w:r>
    </w:p>
    <w:p w14:paraId="417DF1D8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</w:p>
    <w:p w14:paraId="17B3D3FF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</w:p>
    <w:p w14:paraId="68D8A005" w14:textId="77777777" w:rsidR="00D660AC" w:rsidRDefault="00D660AC" w:rsidP="00D660A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23 December 2023</w:t>
      </w:r>
    </w:p>
    <w:p w14:paraId="03073E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05CEE" w14:textId="77777777" w:rsidR="00D660AC" w:rsidRDefault="00D660AC" w:rsidP="009139A6">
      <w:r>
        <w:separator/>
      </w:r>
    </w:p>
  </w:endnote>
  <w:endnote w:type="continuationSeparator" w:id="0">
    <w:p w14:paraId="0EDDBC72" w14:textId="77777777" w:rsidR="00D660AC" w:rsidRDefault="00D660A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0FC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25C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E8B5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76F483" w14:textId="77777777" w:rsidR="00D660AC" w:rsidRDefault="00D660AC" w:rsidP="009139A6">
      <w:r>
        <w:separator/>
      </w:r>
    </w:p>
  </w:footnote>
  <w:footnote w:type="continuationSeparator" w:id="0">
    <w:p w14:paraId="2F6596C9" w14:textId="77777777" w:rsidR="00D660AC" w:rsidRDefault="00D660A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06F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E3D0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F8F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0A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60A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068A6"/>
  <w15:chartTrackingRefBased/>
  <w15:docId w15:val="{37A246E0-ECC3-486C-9F64-464D6B92D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2023-12-23T15:22:00Z</dcterms:created>
  <dcterms:modified xsi:type="dcterms:W3CDTF">2023-12-23T15:23:00Z</dcterms:modified>
</cp:coreProperties>
</file>